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77DF" w14:textId="77777777" w:rsidR="00C8766D" w:rsidRDefault="00C8766D" w:rsidP="00C87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SCHOLLE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BF558D0" w14:textId="77777777" w:rsidR="00C8766D" w:rsidRDefault="00C8766D" w:rsidP="00C87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Bladesmith.</w:t>
      </w:r>
    </w:p>
    <w:p w14:paraId="1E5D0340" w14:textId="77777777" w:rsidR="00C8766D" w:rsidRDefault="00C8766D" w:rsidP="00C8766D">
      <w:pPr>
        <w:pStyle w:val="NoSpacing"/>
        <w:rPr>
          <w:rFonts w:cs="Times New Roman"/>
          <w:szCs w:val="24"/>
        </w:rPr>
      </w:pPr>
    </w:p>
    <w:p w14:paraId="71526000" w14:textId="77777777" w:rsidR="00C8766D" w:rsidRDefault="00C8766D" w:rsidP="00C8766D">
      <w:pPr>
        <w:pStyle w:val="NoSpacing"/>
        <w:rPr>
          <w:rFonts w:cs="Times New Roman"/>
          <w:szCs w:val="24"/>
        </w:rPr>
      </w:pPr>
    </w:p>
    <w:p w14:paraId="0039D139" w14:textId="77777777" w:rsidR="00C8766D" w:rsidRDefault="00C8766D" w:rsidP="00C87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Cosyn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451C1681" w14:textId="77777777" w:rsidR="00C8766D" w:rsidRDefault="00C8766D" w:rsidP="00C87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A3F6E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1981F71" w14:textId="77777777" w:rsidR="00C8766D" w:rsidRDefault="00C8766D" w:rsidP="00C8766D">
      <w:pPr>
        <w:pStyle w:val="NoSpacing"/>
        <w:rPr>
          <w:rFonts w:cs="Times New Roman"/>
          <w:szCs w:val="24"/>
        </w:rPr>
      </w:pPr>
    </w:p>
    <w:p w14:paraId="23FB0C57" w14:textId="77777777" w:rsidR="00C8766D" w:rsidRDefault="00C8766D" w:rsidP="00C8766D">
      <w:pPr>
        <w:pStyle w:val="NoSpacing"/>
        <w:rPr>
          <w:rFonts w:cs="Times New Roman"/>
          <w:szCs w:val="24"/>
        </w:rPr>
      </w:pPr>
    </w:p>
    <w:p w14:paraId="71153AB9" w14:textId="77777777" w:rsidR="00C8766D" w:rsidRDefault="00C8766D" w:rsidP="00C876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2023</w:t>
      </w:r>
    </w:p>
    <w:p w14:paraId="63C70E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13C20" w14:textId="77777777" w:rsidR="00C8766D" w:rsidRDefault="00C8766D" w:rsidP="009139A6">
      <w:r>
        <w:separator/>
      </w:r>
    </w:p>
  </w:endnote>
  <w:endnote w:type="continuationSeparator" w:id="0">
    <w:p w14:paraId="11C26E79" w14:textId="77777777" w:rsidR="00C8766D" w:rsidRDefault="00C876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34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75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A1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2E75B" w14:textId="77777777" w:rsidR="00C8766D" w:rsidRDefault="00C8766D" w:rsidP="009139A6">
      <w:r>
        <w:separator/>
      </w:r>
    </w:p>
  </w:footnote>
  <w:footnote w:type="continuationSeparator" w:id="0">
    <w:p w14:paraId="05C9B13D" w14:textId="77777777" w:rsidR="00C8766D" w:rsidRDefault="00C876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3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31D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CF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66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766D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B35D5"/>
  <w15:chartTrackingRefBased/>
  <w15:docId w15:val="{96AB4454-F942-4FD4-89EC-DCD6223E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76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2023-04-10T09:19:00Z</dcterms:created>
  <dcterms:modified xsi:type="dcterms:W3CDTF">2023-04-10T09:20:00Z</dcterms:modified>
</cp:coreProperties>
</file>